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BDA" w:rsidRPr="0027392C" w:rsidRDefault="007E5BD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27392C">
        <w:rPr>
          <w:rFonts w:ascii="Comic Sans MS" w:hAnsi="Comic Sans MS"/>
          <w:b/>
          <w:sz w:val="20"/>
          <w:szCs w:val="20"/>
        </w:rPr>
        <w:t xml:space="preserve">Okulun Adı       : </w:t>
      </w:r>
    </w:p>
    <w:p w:rsidR="007E5BDA" w:rsidRPr="0027392C" w:rsidRDefault="007E5BD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27392C">
        <w:rPr>
          <w:rFonts w:ascii="Comic Sans MS" w:hAnsi="Comic Sans MS"/>
          <w:b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17</w:t>
      </w:r>
      <w:r w:rsidRPr="0027392C">
        <w:rPr>
          <w:rFonts w:ascii="Comic Sans MS" w:hAnsi="Comic Sans MS"/>
          <w:b/>
          <w:sz w:val="20"/>
          <w:szCs w:val="20"/>
        </w:rPr>
        <w:t>.04.2017</w:t>
      </w:r>
    </w:p>
    <w:p w:rsidR="007E5BDA" w:rsidRPr="0027392C" w:rsidRDefault="007E5BD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27392C">
        <w:rPr>
          <w:rFonts w:ascii="Comic Sans MS" w:hAnsi="Comic Sans MS"/>
          <w:b/>
          <w:sz w:val="20"/>
          <w:szCs w:val="20"/>
        </w:rPr>
        <w:t>Yaş Grubu (Ay) :</w:t>
      </w:r>
    </w:p>
    <w:p w:rsidR="007E5BDA" w:rsidRPr="0027392C" w:rsidRDefault="007E5BD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27392C">
        <w:rPr>
          <w:rFonts w:ascii="Comic Sans MS" w:hAnsi="Comic Sans MS"/>
          <w:b/>
          <w:sz w:val="20"/>
          <w:szCs w:val="20"/>
        </w:rPr>
        <w:t xml:space="preserve">Öğretmen Adı  : </w:t>
      </w:r>
    </w:p>
    <w:p w:rsidR="007E5BDA" w:rsidRPr="00951ECA" w:rsidRDefault="007E5BD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E5BDA" w:rsidRPr="00951ECA" w:rsidRDefault="007E5BD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E5BDA" w:rsidRPr="00951ECA" w:rsidRDefault="007E5BDA" w:rsidP="00F30EF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EĞİTİM AKIŞI</w:t>
      </w:r>
    </w:p>
    <w:p w:rsidR="007E5BDA" w:rsidRDefault="007E5BDA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G</w:t>
      </w:r>
      <w:r w:rsidRPr="00951ECA">
        <w:rPr>
          <w:rFonts w:ascii="Comic Sans MS" w:hAnsi="Comic Sans MS" w:cs="Calibri"/>
          <w:b/>
          <w:sz w:val="20"/>
          <w:szCs w:val="20"/>
        </w:rPr>
        <w:t>ü</w:t>
      </w:r>
      <w:r w:rsidRPr="00951ECA">
        <w:rPr>
          <w:rFonts w:ascii="Comic Sans MS" w:hAnsi="Comic Sans MS"/>
          <w:b/>
          <w:sz w:val="20"/>
          <w:szCs w:val="20"/>
        </w:rPr>
        <w:t>ne Ba</w:t>
      </w:r>
      <w:r w:rsidRPr="00951ECA">
        <w:rPr>
          <w:rFonts w:ascii="Comic Sans MS" w:hAnsi="Comic Sans MS" w:cs="Calibri"/>
          <w:b/>
          <w:sz w:val="20"/>
          <w:szCs w:val="20"/>
        </w:rPr>
        <w:t>ş</w:t>
      </w:r>
      <w:r w:rsidRPr="00951ECA">
        <w:rPr>
          <w:rFonts w:ascii="Comic Sans MS" w:hAnsi="Comic Sans MS"/>
          <w:b/>
          <w:sz w:val="20"/>
          <w:szCs w:val="20"/>
        </w:rPr>
        <w:t>lama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7E5BDA" w:rsidRPr="006121CF" w:rsidRDefault="007E5BDA" w:rsidP="00262F31">
      <w:pPr>
        <w:pStyle w:val="NoSpacing"/>
        <w:jc w:val="both"/>
        <w:rPr>
          <w:rFonts w:ascii="Comic Sans MS" w:hAnsi="Comic Sans MS" w:cs="Calibri"/>
          <w:b/>
          <w:sz w:val="20"/>
          <w:szCs w:val="20"/>
        </w:rPr>
      </w:pPr>
      <w:r w:rsidRPr="00047B1A">
        <w:rPr>
          <w:rFonts w:ascii="Comic Sans MS" w:hAnsi="Comic Sans MS" w:cs="Calibri"/>
          <w:sz w:val="20"/>
          <w:szCs w:val="20"/>
        </w:rPr>
        <w:t>Çocuklara n</w:t>
      </w:r>
      <w:r w:rsidRPr="00047B1A">
        <w:rPr>
          <w:rFonts w:ascii="Comic Sans MS" w:hAnsi="Comic Sans MS"/>
          <w:sz w:val="20"/>
          <w:szCs w:val="20"/>
        </w:rPr>
        <w:t>asıl oldukları sorularak kısaca sohbet edilir. Çocuklara hangi öğrenme merkezine</w:t>
      </w:r>
      <w:r w:rsidRPr="00997873">
        <w:rPr>
          <w:rFonts w:ascii="Comic Sans MS" w:hAnsi="Comic Sans MS"/>
          <w:sz w:val="20"/>
          <w:szCs w:val="20"/>
        </w:rPr>
        <w:t xml:space="preserve"> geçecekleri sorulup kararsız olanlara rehberlik edilir.</w:t>
      </w:r>
      <w:r>
        <w:rPr>
          <w:rFonts w:ascii="Comic Sans MS" w:hAnsi="Comic Sans MS"/>
          <w:sz w:val="20"/>
          <w:szCs w:val="20"/>
        </w:rPr>
        <w:t xml:space="preserve"> </w:t>
      </w:r>
      <w:r w:rsidRPr="00997873">
        <w:rPr>
          <w:rFonts w:ascii="Comic Sans MS" w:hAnsi="Comic Sans MS"/>
          <w:sz w:val="20"/>
          <w:szCs w:val="20"/>
        </w:rPr>
        <w:t>Öğrenme merkezini</w:t>
      </w:r>
      <w:r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7E5BDA" w:rsidRPr="00951ECA" w:rsidRDefault="007E5BD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Oyun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7E5BDA" w:rsidRPr="00951ECA" w:rsidRDefault="007E5BDA" w:rsidP="008978B2">
      <w:pPr>
        <w:pStyle w:val="NoSpacing"/>
        <w:rPr>
          <w:rFonts w:ascii="Comic Sans MS" w:hAnsi="Comic Sans MS"/>
          <w:sz w:val="20"/>
          <w:szCs w:val="20"/>
        </w:rPr>
      </w:pPr>
      <w:r w:rsidRPr="00951ECA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E5BDA" w:rsidRPr="00951ECA" w:rsidRDefault="007E5BD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E5BDA" w:rsidRPr="00951ECA" w:rsidRDefault="007E5BD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Kahvalt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  <w:r w:rsidRPr="00951ECA">
        <w:rPr>
          <w:rFonts w:ascii="Comic Sans MS" w:hAnsi="Comic Sans MS"/>
          <w:b/>
          <w:sz w:val="20"/>
          <w:szCs w:val="20"/>
        </w:rPr>
        <w:t xml:space="preserve"> - Temizlik</w:t>
      </w:r>
    </w:p>
    <w:p w:rsidR="007E5BDA" w:rsidRPr="00951ECA" w:rsidRDefault="007E5BD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E5BDA" w:rsidRPr="00951ECA" w:rsidRDefault="007E5BDA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Etkinlik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7E5BDA" w:rsidRPr="002B4DE9" w:rsidRDefault="007E5BDA" w:rsidP="008978B2">
      <w:pPr>
        <w:pStyle w:val="NoSpacing"/>
        <w:rPr>
          <w:rFonts w:ascii="Comic Sans MS" w:hAnsi="Comic Sans MS" w:cs="TR Arial"/>
          <w:sz w:val="20"/>
          <w:szCs w:val="20"/>
        </w:rPr>
      </w:pPr>
      <w:r>
        <w:rPr>
          <w:rFonts w:ascii="Comic Sans MS" w:hAnsi="Comic Sans MS" w:cs="TR Arial"/>
          <w:sz w:val="20"/>
          <w:szCs w:val="20"/>
        </w:rPr>
        <w:t xml:space="preserve">BENİM  ÇİZGİLERİM isimli sanat-okuma yaz.haz.çalışmaları </w:t>
      </w:r>
      <w:bookmarkStart w:id="0" w:name="_GoBack"/>
      <w:bookmarkEnd w:id="0"/>
    </w:p>
    <w:p w:rsidR="007E5BDA" w:rsidRPr="00951ECA" w:rsidRDefault="007E5BDA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G</w:t>
      </w:r>
      <w:r w:rsidRPr="00951ECA">
        <w:rPr>
          <w:rFonts w:ascii="Comic Sans MS" w:hAnsi="Comic Sans MS" w:cs="Calibri"/>
          <w:b/>
          <w:sz w:val="20"/>
          <w:szCs w:val="20"/>
        </w:rPr>
        <w:t>ü</w:t>
      </w:r>
      <w:r w:rsidRPr="00951ECA">
        <w:rPr>
          <w:rFonts w:ascii="Comic Sans MS" w:hAnsi="Comic Sans MS"/>
          <w:b/>
          <w:sz w:val="20"/>
          <w:szCs w:val="20"/>
        </w:rPr>
        <w:t>n</w:t>
      </w:r>
      <w:r w:rsidRPr="00951ECA">
        <w:rPr>
          <w:rFonts w:ascii="Comic Sans MS" w:hAnsi="Comic Sans MS" w:cs="Calibri"/>
          <w:b/>
          <w:sz w:val="20"/>
          <w:szCs w:val="20"/>
        </w:rPr>
        <w:t>ü</w:t>
      </w:r>
      <w:r w:rsidRPr="00951ECA">
        <w:rPr>
          <w:rFonts w:ascii="Comic Sans MS" w:hAnsi="Comic Sans MS"/>
          <w:b/>
          <w:sz w:val="20"/>
          <w:szCs w:val="20"/>
        </w:rPr>
        <w:t xml:space="preserve"> De</w:t>
      </w:r>
      <w:r w:rsidRPr="00951ECA">
        <w:rPr>
          <w:rFonts w:ascii="Comic Sans MS" w:hAnsi="Comic Sans MS" w:cs="Calibri"/>
          <w:b/>
          <w:sz w:val="20"/>
          <w:szCs w:val="20"/>
        </w:rPr>
        <w:t>ğ</w:t>
      </w:r>
      <w:r w:rsidRPr="00951ECA">
        <w:rPr>
          <w:rFonts w:ascii="Comic Sans MS" w:hAnsi="Comic Sans MS"/>
          <w:b/>
          <w:sz w:val="20"/>
          <w:szCs w:val="20"/>
        </w:rPr>
        <w:t>erlendirme Zaman</w:t>
      </w:r>
      <w:r w:rsidRPr="00951ECA">
        <w:rPr>
          <w:rFonts w:ascii="Comic Sans MS" w:hAnsi="Comic Sans MS" w:cs="Calibri"/>
          <w:b/>
          <w:sz w:val="20"/>
          <w:szCs w:val="20"/>
        </w:rPr>
        <w:t>ı</w:t>
      </w:r>
    </w:p>
    <w:p w:rsidR="007E5BDA" w:rsidRPr="00951ECA" w:rsidRDefault="007E5BD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E5BDA" w:rsidRPr="00951ECA" w:rsidRDefault="007E5BD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E5BDA" w:rsidRPr="00951ECA" w:rsidRDefault="007E5BD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E5BDA" w:rsidRPr="00951ECA" w:rsidRDefault="007E5BD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Eve gidi</w:t>
      </w:r>
      <w:r w:rsidRPr="00951ECA">
        <w:rPr>
          <w:rFonts w:ascii="Comic Sans MS" w:hAnsi="Comic Sans MS" w:cs="Calibri"/>
          <w:b/>
          <w:sz w:val="20"/>
          <w:szCs w:val="20"/>
        </w:rPr>
        <w:t>ş</w:t>
      </w:r>
    </w:p>
    <w:p w:rsidR="007E5BDA" w:rsidRPr="00951ECA" w:rsidRDefault="007E5BDA" w:rsidP="008978B2">
      <w:pPr>
        <w:pStyle w:val="NoSpacing"/>
        <w:rPr>
          <w:rFonts w:ascii="Comic Sans MS" w:hAnsi="Comic Sans MS"/>
          <w:sz w:val="20"/>
          <w:szCs w:val="20"/>
        </w:rPr>
      </w:pPr>
      <w:r w:rsidRPr="00951ECA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7E5BDA" w:rsidRPr="00951ECA" w:rsidRDefault="007E5BDA" w:rsidP="004E27B6">
      <w:pPr>
        <w:pStyle w:val="NoSpacing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>Genel De</w:t>
      </w:r>
      <w:r w:rsidRPr="00951ECA">
        <w:rPr>
          <w:rFonts w:ascii="Comic Sans MS" w:hAnsi="Comic Sans MS" w:cs="Calibri"/>
          <w:b/>
          <w:sz w:val="20"/>
          <w:szCs w:val="20"/>
        </w:rPr>
        <w:t>ğ</w:t>
      </w:r>
      <w:r w:rsidRPr="00951ECA">
        <w:rPr>
          <w:rFonts w:ascii="Comic Sans MS" w:hAnsi="Comic Sans MS"/>
          <w:b/>
          <w:sz w:val="20"/>
          <w:szCs w:val="20"/>
        </w:rPr>
        <w:t>erlendirme</w:t>
      </w:r>
    </w:p>
    <w:p w:rsidR="007E5BDA" w:rsidRDefault="007E5BDA" w:rsidP="004E27B6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7E5BDA" w:rsidRDefault="007E5BDA" w:rsidP="004E27B6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7E5BDA" w:rsidRDefault="007E5BDA" w:rsidP="004E27B6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7E5BDA" w:rsidRPr="00951ECA" w:rsidRDefault="007E5BDA" w:rsidP="004E27B6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E5BDA" w:rsidRPr="00951ECA" w:rsidRDefault="007E5BDA" w:rsidP="004E27B6">
      <w:pPr>
        <w:pStyle w:val="NoSpacing"/>
        <w:rPr>
          <w:rFonts w:ascii="Comic Sans MS" w:hAnsi="Comic Sans MS"/>
          <w:sz w:val="20"/>
          <w:szCs w:val="20"/>
        </w:rPr>
      </w:pPr>
    </w:p>
    <w:p w:rsidR="007E5BDA" w:rsidRPr="00951ECA" w:rsidRDefault="007E5BDA" w:rsidP="004E27B6">
      <w:pPr>
        <w:pStyle w:val="NoSpacing"/>
        <w:rPr>
          <w:rFonts w:ascii="Comic Sans MS" w:hAnsi="Comic Sans MS"/>
          <w:sz w:val="20"/>
          <w:szCs w:val="20"/>
        </w:rPr>
      </w:pPr>
    </w:p>
    <w:p w:rsidR="007E5BDA" w:rsidRDefault="007E5BDA" w:rsidP="004E27B6">
      <w:pPr>
        <w:pStyle w:val="NoSpacing"/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</w:t>
      </w:r>
    </w:p>
    <w:p w:rsidR="007E5BDA" w:rsidRDefault="007E5BDA" w:rsidP="004E27B6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</w:t>
      </w:r>
    </w:p>
    <w:p w:rsidR="007E5BDA" w:rsidRPr="00F30EFD" w:rsidRDefault="007E5BDA" w:rsidP="00F30EF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30EFD">
        <w:rPr>
          <w:rFonts w:ascii="Comic Sans MS" w:hAnsi="Comic Sans MS"/>
          <w:b/>
          <w:sz w:val="20"/>
          <w:szCs w:val="20"/>
        </w:rPr>
        <w:t>ETKİNLİK PLANI</w:t>
      </w:r>
    </w:p>
    <w:p w:rsidR="007E5BDA" w:rsidRPr="00F30EFD" w:rsidRDefault="007E5BDA" w:rsidP="00F30EF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BENİM </w:t>
      </w:r>
      <w:r w:rsidRPr="00F30EFD">
        <w:rPr>
          <w:rFonts w:ascii="Comic Sans MS" w:hAnsi="Comic Sans MS"/>
          <w:b/>
          <w:sz w:val="20"/>
          <w:szCs w:val="20"/>
        </w:rPr>
        <w:t>ÇİZGİLERİM</w:t>
      </w:r>
    </w:p>
    <w:p w:rsidR="007E5BDA" w:rsidRPr="00F30EFD" w:rsidRDefault="007E5BDA" w:rsidP="00F30EFD">
      <w:pPr>
        <w:pStyle w:val="NoSpacing"/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</w:pPr>
      <w:r w:rsidRPr="00F30EFD">
        <w:rPr>
          <w:rFonts w:ascii="Comic Sans MS" w:hAnsi="Comic Sans MS"/>
          <w:bCs/>
          <w:sz w:val="20"/>
          <w:szCs w:val="20"/>
        </w:rPr>
        <w:t xml:space="preserve">Etkinlik Türü      : </w:t>
      </w:r>
      <w:r w:rsidRPr="00F30EFD">
        <w:rPr>
          <w:rFonts w:ascii="Comic Sans MS" w:hAnsi="Comic Sans MS" w:cs="TR Arial"/>
          <w:color w:val="1D1D1B"/>
          <w:sz w:val="20"/>
          <w:szCs w:val="20"/>
        </w:rPr>
        <w:t xml:space="preserve">Okuma Yazmaya Hazırlık ve Sanat </w:t>
      </w:r>
      <w:r>
        <w:rPr>
          <w:rFonts w:ascii="Comic Sans MS" w:hAnsi="Comic Sans MS" w:cs="TR Arial"/>
          <w:color w:val="1D1D1B"/>
          <w:sz w:val="20"/>
          <w:szCs w:val="20"/>
        </w:rPr>
        <w:t xml:space="preserve"> etkinliği (bireysel)</w:t>
      </w:r>
    </w:p>
    <w:p w:rsidR="007E5BDA" w:rsidRPr="00F30EFD" w:rsidRDefault="007E5BDA" w:rsidP="00F30EFD">
      <w:pPr>
        <w:pStyle w:val="NoSpacing"/>
        <w:rPr>
          <w:rFonts w:ascii="Comic Sans MS" w:hAnsi="Comic Sans MS"/>
          <w:bCs/>
          <w:sz w:val="20"/>
          <w:szCs w:val="20"/>
        </w:rPr>
      </w:pPr>
      <w:r w:rsidRPr="00F30EFD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7E5BDA" w:rsidRPr="00F30EFD" w:rsidRDefault="007E5BDA" w:rsidP="00F30EFD">
      <w:pPr>
        <w:pStyle w:val="NoSpacing"/>
        <w:rPr>
          <w:rFonts w:ascii="Comic Sans MS" w:hAnsi="Comic Sans MS"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34.15pt;margin-top:1.8pt;width:399pt;height:414.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 style="mso-next-textbox:#Text Box 3">
              <w:txbxContent>
                <w:p w:rsidR="007E5BDA" w:rsidRPr="00262F31" w:rsidRDefault="007E5BDA" w:rsidP="00F30EFD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62F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7E5BDA" w:rsidRDefault="007E5BD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Öğretmen sanat etkinliği için çocukları masalara yönlendir.Her çocuğa oyun hamuru vererek hamurdan ufak ufak parçalar kopararak yuvarlamalarını ister. Yuvarlaması biten çocuk hamurundan serbest çalışmalar yapar.</w:t>
                  </w:r>
                </w:p>
                <w:p w:rsidR="007E5BDA" w:rsidRDefault="007E5BD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Hamurlarla çalışmak istemeyen çocuklar için başka bir etkinlik masası hazırlanır. İkişerli ayrılırlar, önce çocuklardan biri poz  verir (model olur),  ve diğer çocuk arkadaşının verdiği pozun resmini çizer. Sonra yer değiştirirler.      </w:t>
                  </w:r>
                  <w:r w:rsidRPr="002C3E76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7" type="#_x0000_t75" style="width:150pt;height:138pt;visibility:visible">
                        <v:imagedata r:id="rId7" o:title=""/>
                      </v:shape>
                    </w:pic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2C3E76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Resim 2" o:spid="_x0000_i1028" type="#_x0000_t75" style="width:150pt;height:138pt;visibility:visible">
                        <v:imagedata r:id="rId8" o:title=""/>
                      </v:shape>
                    </w:pict>
                  </w:r>
                </w:p>
                <w:p w:rsidR="007E5BDA" w:rsidRDefault="007E5BD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Sanat etkinliğinden sonra sınıf birlikte toparlanır ve oyun  alanına geçilir.  </w:t>
                  </w:r>
                </w:p>
                <w:p w:rsidR="007E5BDA" w:rsidRDefault="007E5BD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YAĞ SATARIM oyunu oynanır.</w:t>
                  </w:r>
                </w:p>
                <w:p w:rsidR="007E5BDA" w:rsidRDefault="007E5BD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Oyundan sonra okuma yazma etkinliği için hazırlanan  çizgi  çalışma sayfaları dağıtılır. Öğretmen çocukların doğru kalem tutma becerilerini gözlemleyerek etkinliğe rehberlik eder.</w:t>
                  </w:r>
                </w:p>
                <w:p w:rsidR="007E5BDA" w:rsidRPr="00262F31" w:rsidRDefault="007E5BD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.6pt;margin-top:1.8pt;width:331.5pt;height:243.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7E5BDA" w:rsidRPr="00C07246" w:rsidRDefault="007E5BDA" w:rsidP="00C07246">
                  <w:pPr>
                    <w:pStyle w:val="AralkYok1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7E5BDA" w:rsidRPr="00C07246" w:rsidRDefault="007E5BDA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R Arial"/>
                      <w:b/>
                      <w:color w:val="1D1D1B"/>
                      <w:sz w:val="20"/>
                      <w:szCs w:val="20"/>
                    </w:rPr>
                    <w:t>PSİKOMOTOR GELİŞİM</w:t>
                  </w:r>
                </w:p>
                <w:p w:rsidR="007E5BDA" w:rsidRPr="00F30EFD" w:rsidRDefault="007E5BDA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000000"/>
                      <w:sz w:val="20"/>
                      <w:szCs w:val="20"/>
                    </w:rPr>
                  </w:pPr>
                  <w:r w:rsidRPr="00F30EFD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Kazanım 4: Küçük kas kullanımı gerektiren hareketleri yapar.</w:t>
                  </w:r>
                </w:p>
                <w:p w:rsidR="007E5BDA" w:rsidRPr="00F30EFD" w:rsidRDefault="007E5BDA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000000"/>
                      <w:sz w:val="20"/>
                      <w:szCs w:val="20"/>
                    </w:rPr>
                  </w:pPr>
                  <w:r w:rsidRPr="00F30EFD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Göstergeleri: Nesneleri kopartır/yırtar.Nesneleri sıkar.</w:t>
                  </w:r>
                </w:p>
                <w:p w:rsidR="007E5BDA" w:rsidRDefault="007E5BDA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F30EFD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Malzemelere elleriyle şekil verir.Malzemelere araç kullanarak şekil verir.Kalemi doğru tutar.Kalem kontrolünü sağlar.Çizgileri istenilen nitelikte çizer.</w:t>
                  </w:r>
                </w:p>
                <w:p w:rsidR="007E5BDA" w:rsidRPr="00C07246" w:rsidRDefault="007E5BDA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b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b/>
                      <w:color w:val="1D1D1B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 w:cs="TR Arial"/>
                      <w:b/>
                      <w:color w:val="1D1D1B"/>
                      <w:sz w:val="20"/>
                      <w:szCs w:val="20"/>
                    </w:rPr>
                    <w:t>GELİŞİM</w:t>
                  </w:r>
                </w:p>
                <w:p w:rsidR="007E5BDA" w:rsidRPr="00C07246" w:rsidRDefault="007E5BDA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Kazanım 19: Problem durumlarına çözüm üretir.</w:t>
                  </w:r>
                </w:p>
                <w:p w:rsidR="007E5BDA" w:rsidRPr="00C07246" w:rsidRDefault="007E5BDA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Göstergeleri:Problemi söyler. Probleme çeşitli çözüm yolları önerir. </w:t>
                  </w:r>
                </w:p>
                <w:p w:rsidR="007E5BDA" w:rsidRPr="00C07246" w:rsidRDefault="007E5BDA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Çözüm yollarından birini seçer. Seçtiği çözüm yolunun gerekçesini söyler. Seçtiği çözüm yolunu dener. Çözüme ulaşamadığı zaman yeni bir çözüm yolu seçer.Probleme yaratıcı çözüm yolları önerir. </w:t>
                  </w:r>
                </w:p>
                <w:p w:rsidR="007E5BDA" w:rsidRPr="00C07246" w:rsidRDefault="007E5BDA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7E5BDA" w:rsidRDefault="007E5BDA" w:rsidP="00C07246">
                  <w:pPr>
                    <w:pStyle w:val="AralkYok1"/>
                    <w:jc w:val="both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Göstergeleri:Nesne/durum/olayın ipuçlarını söyler.İpuçlarını birleştirerek tahminini söyler.Gerçek durumu inceler.</w:t>
                  </w:r>
                  <w:r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 xml:space="preserve"> </w:t>
                  </w:r>
                  <w:r w:rsidRPr="00C07246"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  <w:t>Tahmini ile gerçek durumu karşılaştırır</w:t>
                  </w:r>
                </w:p>
                <w:p w:rsidR="007E5BDA" w:rsidRDefault="007E5BDA" w:rsidP="00F30EFD">
                  <w:pPr>
                    <w:pStyle w:val="AralkYok1"/>
                    <w:rPr>
                      <w:rFonts w:ascii="Comic Sans MS" w:hAnsi="Comic Sans MS" w:cs="TR Arial"/>
                      <w:color w:val="1D1D1B"/>
                      <w:sz w:val="20"/>
                      <w:szCs w:val="20"/>
                    </w:rPr>
                  </w:pPr>
                </w:p>
                <w:p w:rsidR="007E5BDA" w:rsidRPr="00F30EFD" w:rsidRDefault="007E5BDA" w:rsidP="00F30EFD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E5BDA" w:rsidRPr="00F30EFD" w:rsidRDefault="007E5BDA" w:rsidP="00F30EFD">
      <w:pPr>
        <w:pStyle w:val="NoSpacing"/>
        <w:rPr>
          <w:rFonts w:ascii="Comic Sans MS" w:hAnsi="Comic Sans MS"/>
          <w:sz w:val="20"/>
          <w:szCs w:val="20"/>
        </w:rPr>
      </w:pPr>
    </w:p>
    <w:p w:rsidR="007E5BDA" w:rsidRPr="00F30EFD" w:rsidRDefault="007E5BDA" w:rsidP="00F30EFD">
      <w:pPr>
        <w:pStyle w:val="NoSpacing"/>
        <w:rPr>
          <w:rFonts w:ascii="Comic Sans MS" w:hAnsi="Comic Sans MS"/>
          <w:sz w:val="20"/>
          <w:szCs w:val="20"/>
        </w:rPr>
      </w:pPr>
    </w:p>
    <w:p w:rsidR="007E5BDA" w:rsidRPr="00F30EFD" w:rsidRDefault="007E5BDA" w:rsidP="00F30EFD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9" o:spid="_x0000_s1028" type="#_x0000_t202" style="position:absolute;margin-left:-2.6pt;margin-top:316.85pt;width:329.25pt;height:5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7E5BDA" w:rsidRPr="00515BA2" w:rsidRDefault="007E5BDA" w:rsidP="00515BA2">
                  <w:pPr>
                    <w:pStyle w:val="amlcaocukPlan"/>
                    <w:ind w:firstLine="0"/>
                    <w:rPr>
                      <w:rFonts w:ascii="Comic Sans MS" w:hAnsi="Comic Sans MS" w:cs="Times New Roman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515BA2">
                    <w:rPr>
                      <w:rFonts w:ascii="Comic Sans MS" w:hAnsi="Comic Sans MS" w:cs="Times New Roman"/>
                    </w:rPr>
                    <w:t>Sınıfta özel gereksinimli bir çocuk bulunuyor ise etkinliğin öğrenme süreci, “MEB OÖE Programı Özel Gereksinimli Çocukları Desteklemede Dikkat Edilmesi Gereken Noktalar” metnindeki bilgiler doğrultusunda düzenlenir.</w:t>
                  </w:r>
                </w:p>
                <w:p w:rsidR="007E5BDA" w:rsidRPr="00515BA2" w:rsidRDefault="007E5BDA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2.65pt;margin-top:268.1pt;width:331.5pt;height:33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7E5BDA" w:rsidRDefault="007E5BDA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9480C"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r w:rsidRPr="00C9480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7E5BDA" w:rsidRPr="00951ECA" w:rsidRDefault="007E5BDA" w:rsidP="00951ECA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1ECA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7E5BDA" w:rsidRPr="00C9480C" w:rsidRDefault="007E5BDA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2.6pt;margin-top:210.25pt;width:331.5pt;height:51.8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7E5BDA" w:rsidRPr="00CF0646" w:rsidRDefault="007E5BDA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Pr="00814E4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Oyun hamuru-kurşun kalem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, boyalar</w:t>
                  </w:r>
                </w:p>
                <w:p w:rsidR="007E5BDA" w:rsidRPr="00C07246" w:rsidRDefault="007E5BDA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SÖZCÜKLER: </w:t>
                  </w:r>
                  <w:r w:rsidRPr="00C0724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model,poz vermek</w:t>
                  </w:r>
                </w:p>
                <w:p w:rsidR="007E5BDA" w:rsidRPr="00262F31" w:rsidRDefault="007E5BDA" w:rsidP="0035183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7E5BDA" w:rsidRPr="00447DD7" w:rsidRDefault="007E5BDA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7E5BDA" w:rsidRPr="00436F22" w:rsidRDefault="007E5BDA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F30EFD">
        <w:rPr>
          <w:rFonts w:ascii="Comic Sans MS" w:hAnsi="Comic Sans MS"/>
          <w:sz w:val="20"/>
          <w:szCs w:val="20"/>
        </w:rPr>
        <w:br w:type="page"/>
      </w:r>
    </w:p>
    <w:p w:rsidR="007E5BDA" w:rsidRDefault="007E5BDA" w:rsidP="00951ECA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51ECA">
        <w:rPr>
          <w:rFonts w:ascii="Comic Sans MS" w:hAnsi="Comic Sans MS"/>
          <w:b/>
          <w:sz w:val="20"/>
          <w:szCs w:val="20"/>
        </w:rPr>
        <w:t xml:space="preserve"> DEĞERLENDİRME </w:t>
      </w:r>
    </w:p>
    <w:p w:rsidR="007E5BDA" w:rsidRPr="00814E45" w:rsidRDefault="007E5BDA" w:rsidP="00951ECA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14E45">
        <w:rPr>
          <w:rFonts w:ascii="Comic Sans MS" w:hAnsi="Comic Sans MS"/>
          <w:sz w:val="20"/>
          <w:szCs w:val="20"/>
        </w:rPr>
        <w:t>Hamurla oynamaktan hoşlanıyor musun?</w:t>
      </w:r>
    </w:p>
    <w:p w:rsidR="007E5BDA" w:rsidRPr="00814E45" w:rsidRDefault="007E5BDA" w:rsidP="00951ECA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Hamurla oynarken s</w:t>
      </w:r>
      <w:r w:rsidRPr="00814E45">
        <w:rPr>
          <w:rFonts w:ascii="Comic Sans MS" w:hAnsi="Comic Sans MS"/>
          <w:sz w:val="20"/>
          <w:szCs w:val="20"/>
        </w:rPr>
        <w:t>erbest çalışmak mı hoşuna gitti,parça koparıp yuvarlamak mı?</w:t>
      </w:r>
    </w:p>
    <w:p w:rsidR="007E5BDA" w:rsidRDefault="007E5BDA" w:rsidP="00951ECA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14E45">
        <w:rPr>
          <w:rFonts w:ascii="Comic Sans MS" w:hAnsi="Comic Sans MS"/>
          <w:sz w:val="20"/>
          <w:szCs w:val="20"/>
        </w:rPr>
        <w:t>Çizgi çalışmasın da zorlandın mı?</w:t>
      </w:r>
    </w:p>
    <w:p w:rsidR="007E5BDA" w:rsidRDefault="007E5BDA" w:rsidP="00951ECA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Poz verirken neler hissettin?</w:t>
      </w:r>
    </w:p>
    <w:p w:rsidR="007E5BDA" w:rsidRDefault="007E5BDA" w:rsidP="00951ECA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Modele bakarak resim yapmak zevkli mi?</w:t>
      </w:r>
    </w:p>
    <w:p w:rsidR="007E5BDA" w:rsidRPr="00951ECA" w:rsidRDefault="007E5BDA" w:rsidP="00AF0F36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spacing w:line="480" w:lineRule="auto"/>
        <w:rPr>
          <w:rFonts w:ascii="Comic Sans MS" w:hAnsi="Comic Sans MS"/>
          <w:sz w:val="20"/>
          <w:szCs w:val="20"/>
        </w:rPr>
      </w:pPr>
      <w:r w:rsidRPr="00951ECA">
        <w:rPr>
          <w:rFonts w:ascii="Comic Sans MS" w:hAnsi="Comic Sans MS"/>
          <w:sz w:val="20"/>
          <w:szCs w:val="20"/>
        </w:rPr>
        <w:t>Eğitim seti 7.sayı/</w:t>
      </w:r>
      <w:r>
        <w:rPr>
          <w:rFonts w:ascii="Comic Sans MS" w:hAnsi="Comic Sans MS"/>
          <w:sz w:val="20"/>
          <w:szCs w:val="20"/>
        </w:rPr>
        <w:t>25.sayfa y</w:t>
      </w:r>
      <w:r w:rsidRPr="00951ECA">
        <w:rPr>
          <w:rFonts w:ascii="Comic Sans MS" w:hAnsi="Comic Sans MS"/>
          <w:sz w:val="20"/>
          <w:szCs w:val="20"/>
        </w:rPr>
        <w:t>önerge doğrultusunda yapılır</w:t>
      </w:r>
      <w:r>
        <w:rPr>
          <w:rFonts w:ascii="Comic Sans MS" w:hAnsi="Comic Sans MS"/>
          <w:sz w:val="20"/>
          <w:szCs w:val="20"/>
        </w:rPr>
        <w:t>.</w:t>
      </w:r>
      <w:r w:rsidRPr="00951ECA">
        <w:rPr>
          <w:rFonts w:ascii="Comic Sans MS" w:hAnsi="Comic Sans MS"/>
          <w:sz w:val="20"/>
          <w:szCs w:val="20"/>
        </w:rPr>
        <w:tab/>
      </w:r>
    </w:p>
    <w:p w:rsidR="007E5BDA" w:rsidRPr="00951ECA" w:rsidRDefault="007E5BDA" w:rsidP="00AF0F36">
      <w:pPr>
        <w:pStyle w:val="NoSpacing"/>
        <w:pBdr>
          <w:top w:val="single" w:sz="4" w:space="3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</w:rPr>
      </w:pPr>
    </w:p>
    <w:p w:rsidR="007E5BDA" w:rsidRPr="00951ECA" w:rsidRDefault="007E5BDA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7E5BDA" w:rsidRPr="00951ECA" w:rsidRDefault="007E5BDA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7E5BDA" w:rsidRPr="00951ECA" w:rsidRDefault="007E5BDA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7E5BDA" w:rsidRPr="00951ECA" w:rsidRDefault="007E5BDA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7E5BDA" w:rsidRPr="00951ECA" w:rsidRDefault="007E5BDA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7E5BDA" w:rsidRPr="00951ECA" w:rsidRDefault="007E5BDA" w:rsidP="00B131D1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7E5BDA" w:rsidRPr="00951ECA" w:rsidRDefault="007E5BDA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sz w:val="20"/>
          <w:szCs w:val="20"/>
        </w:rPr>
      </w:pPr>
    </w:p>
    <w:sectPr w:rsidR="007E5BDA" w:rsidRPr="00951ECA" w:rsidSect="00497BC7">
      <w:footerReference w:type="default" r:id="rId9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BDA" w:rsidRDefault="007E5BDA" w:rsidP="00806A98">
      <w:pPr>
        <w:spacing w:after="0" w:line="240" w:lineRule="auto"/>
      </w:pPr>
      <w:r>
        <w:separator/>
      </w:r>
    </w:p>
  </w:endnote>
  <w:endnote w:type="continuationSeparator" w:id="0">
    <w:p w:rsidR="007E5BDA" w:rsidRDefault="007E5BD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 Arial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BDA" w:rsidRDefault="007E5BDA">
    <w:pPr>
      <w:pStyle w:val="Footer"/>
    </w:pPr>
  </w:p>
  <w:p w:rsidR="007E5BDA" w:rsidRDefault="007E5BDA">
    <w:pPr>
      <w:pStyle w:val="Footer"/>
    </w:pPr>
  </w:p>
  <w:p w:rsidR="007E5BDA" w:rsidRDefault="007E5B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BDA" w:rsidRDefault="007E5BDA" w:rsidP="00806A98">
      <w:pPr>
        <w:spacing w:after="0" w:line="240" w:lineRule="auto"/>
      </w:pPr>
      <w:r>
        <w:separator/>
      </w:r>
    </w:p>
  </w:footnote>
  <w:footnote w:type="continuationSeparator" w:id="0">
    <w:p w:rsidR="007E5BDA" w:rsidRDefault="007E5BD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41BCA"/>
    <w:multiLevelType w:val="hybridMultilevel"/>
    <w:tmpl w:val="99B8B5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E54350"/>
    <w:multiLevelType w:val="hybridMultilevel"/>
    <w:tmpl w:val="43B61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3F3609"/>
    <w:multiLevelType w:val="hybridMultilevel"/>
    <w:tmpl w:val="537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2DE6EE9"/>
    <w:multiLevelType w:val="hybridMultilevel"/>
    <w:tmpl w:val="3CB2D2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9704EF"/>
    <w:multiLevelType w:val="hybridMultilevel"/>
    <w:tmpl w:val="DB0CE1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5F1BE8"/>
    <w:multiLevelType w:val="hybridMultilevel"/>
    <w:tmpl w:val="7B807BE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CE74FA"/>
    <w:multiLevelType w:val="hybridMultilevel"/>
    <w:tmpl w:val="E9C4C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9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9451F75"/>
    <w:multiLevelType w:val="hybridMultilevel"/>
    <w:tmpl w:val="03F2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35"/>
  </w:num>
  <w:num w:numId="4">
    <w:abstractNumId w:val="9"/>
  </w:num>
  <w:num w:numId="5">
    <w:abstractNumId w:val="30"/>
  </w:num>
  <w:num w:numId="6">
    <w:abstractNumId w:val="2"/>
  </w:num>
  <w:num w:numId="7">
    <w:abstractNumId w:val="28"/>
  </w:num>
  <w:num w:numId="8">
    <w:abstractNumId w:val="22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7"/>
  </w:num>
  <w:num w:numId="14">
    <w:abstractNumId w:val="33"/>
  </w:num>
  <w:num w:numId="15">
    <w:abstractNumId w:val="21"/>
  </w:num>
  <w:num w:numId="16">
    <w:abstractNumId w:val="15"/>
  </w:num>
  <w:num w:numId="17">
    <w:abstractNumId w:val="0"/>
  </w:num>
  <w:num w:numId="18">
    <w:abstractNumId w:val="29"/>
  </w:num>
  <w:num w:numId="19">
    <w:abstractNumId w:val="32"/>
  </w:num>
  <w:num w:numId="20">
    <w:abstractNumId w:val="6"/>
  </w:num>
  <w:num w:numId="21">
    <w:abstractNumId w:val="26"/>
  </w:num>
  <w:num w:numId="22">
    <w:abstractNumId w:val="10"/>
  </w:num>
  <w:num w:numId="23">
    <w:abstractNumId w:val="19"/>
  </w:num>
  <w:num w:numId="24">
    <w:abstractNumId w:val="24"/>
  </w:num>
  <w:num w:numId="25">
    <w:abstractNumId w:val="11"/>
  </w:num>
  <w:num w:numId="26">
    <w:abstractNumId w:val="31"/>
  </w:num>
  <w:num w:numId="27">
    <w:abstractNumId w:val="18"/>
  </w:num>
  <w:num w:numId="28">
    <w:abstractNumId w:val="1"/>
  </w:num>
  <w:num w:numId="29">
    <w:abstractNumId w:val="34"/>
  </w:num>
  <w:num w:numId="30">
    <w:abstractNumId w:val="23"/>
  </w:num>
  <w:num w:numId="31">
    <w:abstractNumId w:val="12"/>
  </w:num>
  <w:num w:numId="32">
    <w:abstractNumId w:val="20"/>
  </w:num>
  <w:num w:numId="33">
    <w:abstractNumId w:val="14"/>
  </w:num>
  <w:num w:numId="34">
    <w:abstractNumId w:val="17"/>
  </w:num>
  <w:num w:numId="35">
    <w:abstractNumId w:val="13"/>
  </w:num>
  <w:num w:numId="36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40B7"/>
    <w:rsid w:val="00045096"/>
    <w:rsid w:val="00047B1A"/>
    <w:rsid w:val="000614C2"/>
    <w:rsid w:val="000867DE"/>
    <w:rsid w:val="000875E6"/>
    <w:rsid w:val="000A1266"/>
    <w:rsid w:val="000E15AF"/>
    <w:rsid w:val="000F3B1A"/>
    <w:rsid w:val="00113F35"/>
    <w:rsid w:val="00125FBB"/>
    <w:rsid w:val="0014358D"/>
    <w:rsid w:val="001471EA"/>
    <w:rsid w:val="00150544"/>
    <w:rsid w:val="0015787C"/>
    <w:rsid w:val="00165788"/>
    <w:rsid w:val="0017053C"/>
    <w:rsid w:val="001768DA"/>
    <w:rsid w:val="0018560E"/>
    <w:rsid w:val="001A45E0"/>
    <w:rsid w:val="001A56D5"/>
    <w:rsid w:val="001A7CA0"/>
    <w:rsid w:val="001B69C3"/>
    <w:rsid w:val="001D0122"/>
    <w:rsid w:val="001F341C"/>
    <w:rsid w:val="001F4B0C"/>
    <w:rsid w:val="002134AD"/>
    <w:rsid w:val="00216154"/>
    <w:rsid w:val="002201E3"/>
    <w:rsid w:val="00220362"/>
    <w:rsid w:val="00222B0F"/>
    <w:rsid w:val="00260ACE"/>
    <w:rsid w:val="002621F7"/>
    <w:rsid w:val="00262BFC"/>
    <w:rsid w:val="00262F31"/>
    <w:rsid w:val="0027392C"/>
    <w:rsid w:val="00285501"/>
    <w:rsid w:val="00286425"/>
    <w:rsid w:val="00295171"/>
    <w:rsid w:val="002A1BCC"/>
    <w:rsid w:val="002A58AB"/>
    <w:rsid w:val="002B4DE9"/>
    <w:rsid w:val="002B5687"/>
    <w:rsid w:val="002C3E76"/>
    <w:rsid w:val="002C40DB"/>
    <w:rsid w:val="0030759F"/>
    <w:rsid w:val="00335174"/>
    <w:rsid w:val="0035183A"/>
    <w:rsid w:val="00356CEB"/>
    <w:rsid w:val="0037018B"/>
    <w:rsid w:val="00382F38"/>
    <w:rsid w:val="003A2AC5"/>
    <w:rsid w:val="003A4332"/>
    <w:rsid w:val="003B30BC"/>
    <w:rsid w:val="003B3B93"/>
    <w:rsid w:val="003C0F4A"/>
    <w:rsid w:val="003C2D3A"/>
    <w:rsid w:val="003D34D9"/>
    <w:rsid w:val="003E254C"/>
    <w:rsid w:val="00411C7A"/>
    <w:rsid w:val="00413071"/>
    <w:rsid w:val="00427D8D"/>
    <w:rsid w:val="00430623"/>
    <w:rsid w:val="00436F22"/>
    <w:rsid w:val="00445C4B"/>
    <w:rsid w:val="00446ED2"/>
    <w:rsid w:val="00447DD7"/>
    <w:rsid w:val="00455396"/>
    <w:rsid w:val="0047554E"/>
    <w:rsid w:val="00497BC7"/>
    <w:rsid w:val="004C5BC8"/>
    <w:rsid w:val="004D71CA"/>
    <w:rsid w:val="004E21F3"/>
    <w:rsid w:val="004E27B6"/>
    <w:rsid w:val="004F21E0"/>
    <w:rsid w:val="004F353B"/>
    <w:rsid w:val="00504F68"/>
    <w:rsid w:val="00515BA2"/>
    <w:rsid w:val="00521BB8"/>
    <w:rsid w:val="00527203"/>
    <w:rsid w:val="00531243"/>
    <w:rsid w:val="00536186"/>
    <w:rsid w:val="005364CF"/>
    <w:rsid w:val="00541226"/>
    <w:rsid w:val="005461B1"/>
    <w:rsid w:val="00547B0A"/>
    <w:rsid w:val="00553A88"/>
    <w:rsid w:val="00561A34"/>
    <w:rsid w:val="00577EBE"/>
    <w:rsid w:val="005840E2"/>
    <w:rsid w:val="00584941"/>
    <w:rsid w:val="00584C3A"/>
    <w:rsid w:val="0059067C"/>
    <w:rsid w:val="00595034"/>
    <w:rsid w:val="005A311E"/>
    <w:rsid w:val="005B492E"/>
    <w:rsid w:val="005B7189"/>
    <w:rsid w:val="005C3EC7"/>
    <w:rsid w:val="005C4427"/>
    <w:rsid w:val="005C5442"/>
    <w:rsid w:val="005D35FA"/>
    <w:rsid w:val="005D59D6"/>
    <w:rsid w:val="00606432"/>
    <w:rsid w:val="00606435"/>
    <w:rsid w:val="006121CF"/>
    <w:rsid w:val="0062279E"/>
    <w:rsid w:val="00625093"/>
    <w:rsid w:val="006447F6"/>
    <w:rsid w:val="0064489B"/>
    <w:rsid w:val="006836CC"/>
    <w:rsid w:val="006D28C4"/>
    <w:rsid w:val="006D6401"/>
    <w:rsid w:val="006D6FD2"/>
    <w:rsid w:val="006E2F84"/>
    <w:rsid w:val="006F3096"/>
    <w:rsid w:val="00722B12"/>
    <w:rsid w:val="00726050"/>
    <w:rsid w:val="00757A77"/>
    <w:rsid w:val="0076123F"/>
    <w:rsid w:val="00764F63"/>
    <w:rsid w:val="007706DB"/>
    <w:rsid w:val="007E5BDA"/>
    <w:rsid w:val="00801C8B"/>
    <w:rsid w:val="00806A98"/>
    <w:rsid w:val="00814E45"/>
    <w:rsid w:val="00823083"/>
    <w:rsid w:val="008432E8"/>
    <w:rsid w:val="0085733F"/>
    <w:rsid w:val="008637FB"/>
    <w:rsid w:val="00884AAC"/>
    <w:rsid w:val="00886D2A"/>
    <w:rsid w:val="00890E89"/>
    <w:rsid w:val="008978B2"/>
    <w:rsid w:val="008B7296"/>
    <w:rsid w:val="008C15E6"/>
    <w:rsid w:val="008E20FE"/>
    <w:rsid w:val="008E7BF9"/>
    <w:rsid w:val="008F3976"/>
    <w:rsid w:val="00910065"/>
    <w:rsid w:val="0092742D"/>
    <w:rsid w:val="009319CC"/>
    <w:rsid w:val="009322A4"/>
    <w:rsid w:val="009367C8"/>
    <w:rsid w:val="009414E7"/>
    <w:rsid w:val="00942E94"/>
    <w:rsid w:val="00951ECA"/>
    <w:rsid w:val="00954DBC"/>
    <w:rsid w:val="009573CC"/>
    <w:rsid w:val="00973304"/>
    <w:rsid w:val="0098071F"/>
    <w:rsid w:val="00997873"/>
    <w:rsid w:val="009A0CE7"/>
    <w:rsid w:val="009A20AC"/>
    <w:rsid w:val="009A586A"/>
    <w:rsid w:val="009C053C"/>
    <w:rsid w:val="009F0B84"/>
    <w:rsid w:val="009F1773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C0C2A"/>
    <w:rsid w:val="00AD00DF"/>
    <w:rsid w:val="00AD188D"/>
    <w:rsid w:val="00AD7C93"/>
    <w:rsid w:val="00AE492A"/>
    <w:rsid w:val="00AE611F"/>
    <w:rsid w:val="00AE64B5"/>
    <w:rsid w:val="00AF0B0F"/>
    <w:rsid w:val="00AF0F36"/>
    <w:rsid w:val="00B131D1"/>
    <w:rsid w:val="00B3262A"/>
    <w:rsid w:val="00B32DD3"/>
    <w:rsid w:val="00B404BA"/>
    <w:rsid w:val="00B50A47"/>
    <w:rsid w:val="00B539AA"/>
    <w:rsid w:val="00B64698"/>
    <w:rsid w:val="00B67CE3"/>
    <w:rsid w:val="00B70641"/>
    <w:rsid w:val="00B723E1"/>
    <w:rsid w:val="00B84F4F"/>
    <w:rsid w:val="00B85712"/>
    <w:rsid w:val="00BA482B"/>
    <w:rsid w:val="00BB3A48"/>
    <w:rsid w:val="00BC6104"/>
    <w:rsid w:val="00BD4756"/>
    <w:rsid w:val="00BE067A"/>
    <w:rsid w:val="00BF51D2"/>
    <w:rsid w:val="00C07246"/>
    <w:rsid w:val="00C110B3"/>
    <w:rsid w:val="00C3789F"/>
    <w:rsid w:val="00C644FA"/>
    <w:rsid w:val="00C66B23"/>
    <w:rsid w:val="00C73752"/>
    <w:rsid w:val="00C76B08"/>
    <w:rsid w:val="00C903B4"/>
    <w:rsid w:val="00C9480C"/>
    <w:rsid w:val="00CA20A7"/>
    <w:rsid w:val="00CE6E6F"/>
    <w:rsid w:val="00CF0646"/>
    <w:rsid w:val="00D60D01"/>
    <w:rsid w:val="00D73AC4"/>
    <w:rsid w:val="00D94A26"/>
    <w:rsid w:val="00D958E3"/>
    <w:rsid w:val="00DB7F76"/>
    <w:rsid w:val="00DD3B99"/>
    <w:rsid w:val="00DE1A56"/>
    <w:rsid w:val="00DF7DB9"/>
    <w:rsid w:val="00E1402F"/>
    <w:rsid w:val="00E24D67"/>
    <w:rsid w:val="00E313E0"/>
    <w:rsid w:val="00E4402B"/>
    <w:rsid w:val="00E4740B"/>
    <w:rsid w:val="00E47557"/>
    <w:rsid w:val="00E614B8"/>
    <w:rsid w:val="00E823BB"/>
    <w:rsid w:val="00E8439E"/>
    <w:rsid w:val="00E9611D"/>
    <w:rsid w:val="00EC34F5"/>
    <w:rsid w:val="00EC6C15"/>
    <w:rsid w:val="00EC7194"/>
    <w:rsid w:val="00ED34F9"/>
    <w:rsid w:val="00ED6BD1"/>
    <w:rsid w:val="00ED7DEF"/>
    <w:rsid w:val="00EE47F4"/>
    <w:rsid w:val="00EF1A06"/>
    <w:rsid w:val="00F12C2C"/>
    <w:rsid w:val="00F25426"/>
    <w:rsid w:val="00F300A9"/>
    <w:rsid w:val="00F30EFD"/>
    <w:rsid w:val="00F41E99"/>
    <w:rsid w:val="00F53DE0"/>
    <w:rsid w:val="00F61B8B"/>
    <w:rsid w:val="00F875E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  <w:style w:type="character" w:customStyle="1" w:styleId="GlBavuru2">
    <w:name w:val="Güçlü Başvuru2"/>
    <w:uiPriority w:val="99"/>
    <w:rsid w:val="00CF0646"/>
    <w:rPr>
      <w:b/>
      <w:smallCaps/>
    </w:rPr>
  </w:style>
  <w:style w:type="character" w:customStyle="1" w:styleId="usercontent">
    <w:name w:val="usercontent"/>
    <w:uiPriority w:val="99"/>
    <w:rsid w:val="00EC71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2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9883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single" w:sz="6" w:space="15" w:color="E6E6E6"/>
            <w:right w:val="none" w:sz="0" w:space="0" w:color="auto"/>
          </w:divBdr>
        </w:div>
        <w:div w:id="10685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52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3</Pages>
  <Words>195</Words>
  <Characters>1112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4</cp:revision>
  <dcterms:created xsi:type="dcterms:W3CDTF">2016-07-18T21:22:00Z</dcterms:created>
  <dcterms:modified xsi:type="dcterms:W3CDTF">2016-08-28T22:06:00Z</dcterms:modified>
</cp:coreProperties>
</file>